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52DD" w:rsidRDefault="00CA52DD" w:rsidP="00CA52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Everard FRERE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CA52DD" w:rsidRDefault="00CA52DD" w:rsidP="00CA52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Esquire.</w:t>
      </w:r>
    </w:p>
    <w:p w:rsidR="00CA52DD" w:rsidRDefault="00CA52DD" w:rsidP="00CA52DD">
      <w:pPr>
        <w:rPr>
          <w:rFonts w:ascii="Times New Roman" w:hAnsi="Times New Roman" w:cs="Times New Roman"/>
        </w:rPr>
      </w:pPr>
    </w:p>
    <w:p w:rsidR="00CA52DD" w:rsidRDefault="00CA52DD" w:rsidP="00CA52DD">
      <w:pPr>
        <w:rPr>
          <w:rFonts w:ascii="Times New Roman" w:hAnsi="Times New Roman" w:cs="Times New Roman"/>
        </w:rPr>
      </w:pPr>
    </w:p>
    <w:p w:rsidR="00CA52DD" w:rsidRDefault="00CA52DD" w:rsidP="00CA52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William </w:t>
      </w:r>
      <w:proofErr w:type="spellStart"/>
      <w:r>
        <w:rPr>
          <w:rFonts w:ascii="Times New Roman" w:hAnsi="Times New Roman" w:cs="Times New Roman"/>
        </w:rPr>
        <w:t>Cakebrede</w:t>
      </w:r>
      <w:proofErr w:type="spellEnd"/>
      <w:r>
        <w:rPr>
          <w:rFonts w:ascii="Times New Roman" w:hAnsi="Times New Roman" w:cs="Times New Roman"/>
        </w:rPr>
        <w:t xml:space="preserve"> of London(q.v.), John</w:t>
      </w:r>
    </w:p>
    <w:p w:rsidR="00CA52DD" w:rsidRDefault="00CA52DD" w:rsidP="00CA52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Clere</w:t>
      </w:r>
      <w:proofErr w:type="spellEnd"/>
      <w:r>
        <w:rPr>
          <w:rFonts w:ascii="Times New Roman" w:hAnsi="Times New Roman" w:cs="Times New Roman"/>
        </w:rPr>
        <w:t xml:space="preserve"> of Ashwell, Hertfordshire(q.v.), and Christopher Ade of London,</w:t>
      </w:r>
    </w:p>
    <w:p w:rsidR="00CA52DD" w:rsidRDefault="00CA52DD" w:rsidP="00CA52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ostler(q.v.).</w:t>
      </w:r>
    </w:p>
    <w:p w:rsidR="00CA52DD" w:rsidRDefault="00CA52DD" w:rsidP="00CA52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B090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CA52DD" w:rsidRDefault="00CA52DD" w:rsidP="00CA52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covenant against John Clark(q.v.).  (ibid.)</w:t>
      </w:r>
    </w:p>
    <w:p w:rsidR="00CA52DD" w:rsidRDefault="00CA52DD" w:rsidP="00CA52DD">
      <w:pPr>
        <w:rPr>
          <w:rFonts w:ascii="Times New Roman" w:hAnsi="Times New Roman" w:cs="Times New Roman"/>
        </w:rPr>
      </w:pPr>
    </w:p>
    <w:p w:rsidR="00CA52DD" w:rsidRDefault="00CA52DD" w:rsidP="00CA52DD">
      <w:pPr>
        <w:rPr>
          <w:rFonts w:ascii="Times New Roman" w:hAnsi="Times New Roman" w:cs="Times New Roman"/>
        </w:rPr>
      </w:pPr>
    </w:p>
    <w:p w:rsidR="00CA52DD" w:rsidRDefault="00CA52DD" w:rsidP="00CA52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November 2017</w:t>
      </w:r>
    </w:p>
    <w:p w:rsidR="006B2F86" w:rsidRPr="00E71FC3" w:rsidRDefault="00CA52D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52DD" w:rsidRDefault="00CA52DD" w:rsidP="00E71FC3">
      <w:r>
        <w:separator/>
      </w:r>
    </w:p>
  </w:endnote>
  <w:endnote w:type="continuationSeparator" w:id="0">
    <w:p w:rsidR="00CA52DD" w:rsidRDefault="00CA52D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52DD" w:rsidRDefault="00CA52DD" w:rsidP="00E71FC3">
      <w:r>
        <w:separator/>
      </w:r>
    </w:p>
  </w:footnote>
  <w:footnote w:type="continuationSeparator" w:id="0">
    <w:p w:rsidR="00CA52DD" w:rsidRDefault="00CA52D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2DD"/>
    <w:rsid w:val="001A7C09"/>
    <w:rsid w:val="00577BD5"/>
    <w:rsid w:val="00656CBA"/>
    <w:rsid w:val="006A1F77"/>
    <w:rsid w:val="00733BE7"/>
    <w:rsid w:val="00AB52E8"/>
    <w:rsid w:val="00B16D3F"/>
    <w:rsid w:val="00BB41AC"/>
    <w:rsid w:val="00CA52D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AE41D4-BE0F-4C69-A0D9-0771980C4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A52D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A52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2017-11-07T20:47:00Z</dcterms:created>
  <dcterms:modified xsi:type="dcterms:W3CDTF">2017-11-07T20:48:00Z</dcterms:modified>
</cp:coreProperties>
</file>